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524" w:rsidRPr="006B4857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6B4857">
        <w:rPr>
          <w:rFonts w:asciiTheme="minorHAnsi" w:eastAsia="Calibri" w:hAnsiTheme="minorHAnsi" w:cstheme="minorHAnsi"/>
          <w:sz w:val="20"/>
          <w:szCs w:val="20"/>
          <w:lang w:val="en-GB"/>
        </w:rPr>
        <w:t>OBR-5</w:t>
      </w:r>
    </w:p>
    <w:p w:rsidR="0063193C" w:rsidRPr="006B4857" w:rsidRDefault="0063193C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63193C" w:rsidRPr="006B4857" w:rsidTr="00961A9B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3C" w:rsidRPr="006B4857" w:rsidRDefault="0063193C" w:rsidP="00961A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  <w:p w:rsidR="0063193C" w:rsidRPr="006B4857" w:rsidRDefault="0063193C" w:rsidP="00961A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  <w:r w:rsidRPr="006B485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Tenderer</w:t>
            </w:r>
          </w:p>
          <w:p w:rsidR="0063193C" w:rsidRPr="006B4857" w:rsidRDefault="0063193C" w:rsidP="00961A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</w:tc>
        <w:permStart w:id="1225131476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3C" w:rsidRPr="006B4857" w:rsidRDefault="0063193C" w:rsidP="00961A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pP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separate"/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6B485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end"/>
            </w:r>
            <w:permEnd w:id="1225131476"/>
          </w:p>
        </w:tc>
      </w:tr>
    </w:tbl>
    <w:p w:rsidR="0063193C" w:rsidRPr="006B4857" w:rsidRDefault="0063193C" w:rsidP="0081352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8263FD" w:rsidRPr="006B4857" w:rsidRDefault="008263FD" w:rsidP="0081352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813524" w:rsidRPr="006B4857" w:rsidRDefault="00031D1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  <w:lang w:val="en-GB"/>
        </w:rPr>
      </w:pPr>
      <w:r w:rsidRPr="006B4857">
        <w:rPr>
          <w:rFonts w:asciiTheme="minorHAnsi" w:hAnsiTheme="minorHAnsi" w:cstheme="minorHAnsi"/>
          <w:b/>
          <w:noProof w:val="0"/>
          <w:sz w:val="22"/>
          <w:szCs w:val="22"/>
          <w:lang w:val="en-GB"/>
        </w:rPr>
        <w:t>TENDERER'S REFERENCE FOR SET</w:t>
      </w:r>
      <w:r w:rsidR="00C408B5" w:rsidRPr="006B4857">
        <w:rPr>
          <w:rFonts w:asciiTheme="minorHAnsi" w:hAnsiTheme="minorHAnsi" w:cstheme="minorHAnsi"/>
          <w:b/>
          <w:noProof w:val="0"/>
          <w:sz w:val="22"/>
          <w:szCs w:val="22"/>
          <w:lang w:val="en-GB"/>
        </w:rPr>
        <w:t xml:space="preserve"> </w:t>
      </w:r>
      <w:sdt>
        <w:sdtPr>
          <w:rPr>
            <w:rFonts w:asciiTheme="minorHAnsi" w:hAnsiTheme="minorHAnsi" w:cstheme="minorHAnsi"/>
            <w:noProof w:val="0"/>
            <w:sz w:val="20"/>
            <w:szCs w:val="20"/>
            <w:lang w:val="en-GB"/>
          </w:rPr>
          <w:id w:val="-1102954577"/>
          <w:placeholder>
            <w:docPart w:val="0317B088EAEA4875982F07FF5B074FCF"/>
          </w:placeholder>
          <w:showingPlcHdr/>
          <w:dropDownList>
            <w:listItem w:value="Izberite element."/>
            <w:listItem w:displayText="A" w:value="A"/>
            <w:listItem w:displayText="B" w:value="B"/>
            <w:listItem w:displayText="C" w:value="C"/>
          </w:dropDownList>
        </w:sdtPr>
        <w:sdtEndPr/>
        <w:sdtContent>
          <w:permStart w:id="969803193" w:edGrp="everyone"/>
          <w:r w:rsidR="00C408B5" w:rsidRPr="006B4857">
            <w:rPr>
              <w:rStyle w:val="Besedilooznabemesta"/>
              <w:rFonts w:eastAsiaTheme="minorHAnsi"/>
              <w:b/>
              <w:lang w:val="en-GB"/>
            </w:rPr>
            <w:t>Izberite element.</w:t>
          </w:r>
          <w:permEnd w:id="969803193"/>
        </w:sdtContent>
      </w:sdt>
    </w:p>
    <w:p w:rsidR="00813524" w:rsidRPr="006B4857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bookmarkStart w:id="0" w:name="_GoBack"/>
      <w:bookmarkEnd w:id="0"/>
    </w:p>
    <w:p w:rsidR="00031D14" w:rsidRPr="006B4857" w:rsidRDefault="00031D14" w:rsidP="007C0DD4">
      <w:pPr>
        <w:tabs>
          <w:tab w:val="left" w:pos="851"/>
        </w:tabs>
        <w:ind w:right="-2"/>
        <w:jc w:val="lef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Complete the table with information in accordance with point 8.3.1. </w:t>
      </w:r>
      <w:proofErr w:type="gramStart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>or</w:t>
      </w:r>
      <w:proofErr w:type="gramEnd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8.3.3. </w:t>
      </w:r>
      <w:proofErr w:type="gramStart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>or</w:t>
      </w:r>
      <w:proofErr w:type="gramEnd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8.3.6. </w:t>
      </w:r>
      <w:proofErr w:type="gramStart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>of</w:t>
      </w:r>
      <w:proofErr w:type="gramEnd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chapter II. </w:t>
      </w:r>
      <w:proofErr w:type="gramStart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>of</w:t>
      </w:r>
      <w:proofErr w:type="gramEnd"/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Instructions</w:t>
      </w:r>
      <w:r w:rsidR="0031380B"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to tenderers</w:t>
      </w:r>
      <w:r w:rsidRPr="006B485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for preparing the tender. </w:t>
      </w:r>
    </w:p>
    <w:p w:rsidR="00031D14" w:rsidRPr="006B4857" w:rsidRDefault="00031D14" w:rsidP="007C0DD4">
      <w:pPr>
        <w:tabs>
          <w:tab w:val="left" w:pos="851"/>
        </w:tabs>
        <w:ind w:right="-2"/>
        <w:jc w:val="lef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813524" w:rsidRPr="006B4857" w:rsidTr="00031D14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813524" w:rsidRPr="006B4857" w:rsidRDefault="0081352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  <w:p w:rsidR="00813524" w:rsidRPr="006B4857" w:rsidRDefault="00031D1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The Subject of the Procurement</w:t>
            </w:r>
          </w:p>
        </w:tc>
        <w:permStart w:id="927672757" w:edGrp="everyone"/>
        <w:tc>
          <w:tcPr>
            <w:tcW w:w="5812" w:type="dxa"/>
            <w:shd w:val="clear" w:color="auto" w:fill="auto"/>
            <w:vAlign w:val="center"/>
          </w:tcPr>
          <w:p w:rsidR="00813524" w:rsidRPr="006B4857" w:rsidRDefault="0081352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separate"/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end"/>
            </w:r>
            <w:permEnd w:id="927672757"/>
          </w:p>
        </w:tc>
      </w:tr>
      <w:tr w:rsidR="00813524" w:rsidRPr="006B4857" w:rsidTr="00031D14">
        <w:trPr>
          <w:trHeight w:val="2268"/>
        </w:trPr>
        <w:tc>
          <w:tcPr>
            <w:tcW w:w="2977" w:type="dxa"/>
            <w:shd w:val="clear" w:color="auto" w:fill="auto"/>
            <w:vAlign w:val="center"/>
          </w:tcPr>
          <w:p w:rsidR="00813524" w:rsidRPr="006B4857" w:rsidRDefault="00031D1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Description of the subject of the procurement</w:t>
            </w:r>
          </w:p>
          <w:p w:rsidR="00813524" w:rsidRPr="006B4857" w:rsidRDefault="0081352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</w:p>
        </w:tc>
        <w:permStart w:id="487785932" w:edGrp="everyone"/>
        <w:tc>
          <w:tcPr>
            <w:tcW w:w="5812" w:type="dxa"/>
            <w:shd w:val="clear" w:color="auto" w:fill="auto"/>
            <w:vAlign w:val="center"/>
          </w:tcPr>
          <w:p w:rsidR="00813524" w:rsidRPr="006B4857" w:rsidRDefault="0081352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separate"/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end"/>
            </w:r>
            <w:permEnd w:id="487785932"/>
          </w:p>
        </w:tc>
      </w:tr>
      <w:tr w:rsidR="00813524" w:rsidRPr="006B4857" w:rsidTr="00031D14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6B4857" w:rsidRDefault="00031D1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Client</w:t>
            </w:r>
          </w:p>
        </w:tc>
        <w:permStart w:id="1286410809" w:edGrp="everyone"/>
        <w:tc>
          <w:tcPr>
            <w:tcW w:w="5812" w:type="dxa"/>
            <w:shd w:val="clear" w:color="auto" w:fill="auto"/>
            <w:vAlign w:val="center"/>
          </w:tcPr>
          <w:p w:rsidR="00813524" w:rsidRPr="006B4857" w:rsidRDefault="00310D31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separate"/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end"/>
            </w:r>
            <w:permEnd w:id="1286410809"/>
          </w:p>
        </w:tc>
      </w:tr>
      <w:tr w:rsidR="00C408B5" w:rsidRPr="006B4857" w:rsidTr="00031D14">
        <w:trPr>
          <w:trHeight w:val="737"/>
        </w:trPr>
        <w:tc>
          <w:tcPr>
            <w:tcW w:w="2977" w:type="dxa"/>
            <w:shd w:val="clear" w:color="auto" w:fill="auto"/>
            <w:vAlign w:val="center"/>
          </w:tcPr>
          <w:p w:rsidR="00C408B5" w:rsidRPr="006B4857" w:rsidRDefault="00031D1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Value of the contract</w:t>
            </w:r>
          </w:p>
        </w:tc>
        <w:permStart w:id="1322863339" w:edGrp="everyone"/>
        <w:tc>
          <w:tcPr>
            <w:tcW w:w="5812" w:type="dxa"/>
            <w:shd w:val="clear" w:color="auto" w:fill="auto"/>
            <w:vAlign w:val="center"/>
          </w:tcPr>
          <w:p w:rsidR="00C408B5" w:rsidRPr="006B4857" w:rsidRDefault="006B4857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1156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 w:rsidRPr="006B4857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1322863339"/>
            <w:r w:rsidR="00C408B5"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 xml:space="preserve">&gt;= 150.000 EUR </w:t>
            </w:r>
            <w:r w:rsidR="003F1FF0"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VAT excl.</w:t>
            </w:r>
          </w:p>
          <w:permStart w:id="1455561364" w:edGrp="everyone"/>
          <w:p w:rsidR="00C408B5" w:rsidRPr="006B4857" w:rsidRDefault="006B4857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-49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 w:rsidRPr="006B4857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1455561364"/>
            <w:r w:rsidR="003F1FF0"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&gt;= 50.000 EUR VAT excl.</w:t>
            </w:r>
          </w:p>
          <w:permStart w:id="415050014" w:edGrp="everyone"/>
          <w:p w:rsidR="00C408B5" w:rsidRPr="006B4857" w:rsidRDefault="006B4857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154895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 w:rsidRPr="006B4857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415050014"/>
            <w:r w:rsidR="003F1FF0"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&gt;= 20.000 EUR VAT excl.</w:t>
            </w:r>
          </w:p>
          <w:permStart w:id="52772854" w:edGrp="everyone"/>
          <w:p w:rsidR="00C408B5" w:rsidRPr="006B4857" w:rsidRDefault="006B4857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  <w:lang w:val="en-GB"/>
                </w:rPr>
                <w:id w:val="-20694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8B5" w:rsidRPr="006B4857">
                  <w:rPr>
                    <w:rFonts w:ascii="MS Gothic" w:eastAsia="MS Gothic" w:hAnsi="MS Gothic" w:cstheme="minorHAnsi"/>
                    <w:noProof w:val="0"/>
                    <w:sz w:val="20"/>
                    <w:szCs w:val="20"/>
                    <w:lang w:val="en-GB"/>
                  </w:rPr>
                  <w:t>☐</w:t>
                </w:r>
              </w:sdtContent>
            </w:sdt>
            <w:permEnd w:id="52772854"/>
            <w:r w:rsidR="003F1FF0"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&gt;= 10.000 EUR VAT excl.</w:t>
            </w:r>
          </w:p>
        </w:tc>
      </w:tr>
      <w:tr w:rsidR="00C408B5" w:rsidRPr="006B4857" w:rsidTr="00031D14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C408B5" w:rsidRPr="006B4857" w:rsidRDefault="00031D1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Commencement date and completion date</w:t>
            </w:r>
          </w:p>
        </w:tc>
        <w:permStart w:id="1765826435" w:edGrp="everyone"/>
        <w:tc>
          <w:tcPr>
            <w:tcW w:w="5812" w:type="dxa"/>
            <w:shd w:val="clear" w:color="auto" w:fill="auto"/>
            <w:vAlign w:val="center"/>
          </w:tcPr>
          <w:p w:rsidR="00C408B5" w:rsidRPr="006B4857" w:rsidRDefault="00C408B5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separate"/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end"/>
            </w:r>
            <w:permEnd w:id="1765826435"/>
          </w:p>
        </w:tc>
      </w:tr>
      <w:tr w:rsidR="00C408B5" w:rsidRPr="006B4857" w:rsidTr="00031D14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C408B5" w:rsidRPr="006B4857" w:rsidRDefault="00031D14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Contact person for the client who can confirm the reference (full name, e-mail and phone no.)</w:t>
            </w:r>
          </w:p>
        </w:tc>
        <w:permStart w:id="423432873" w:edGrp="everyone"/>
        <w:tc>
          <w:tcPr>
            <w:tcW w:w="5812" w:type="dxa"/>
            <w:shd w:val="clear" w:color="auto" w:fill="auto"/>
            <w:vAlign w:val="center"/>
          </w:tcPr>
          <w:p w:rsidR="00C408B5" w:rsidRPr="006B4857" w:rsidRDefault="00C408B5" w:rsidP="00031D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separate"/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 </w:t>
            </w:r>
            <w:r w:rsidRPr="006B485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fldChar w:fldCharType="end"/>
            </w:r>
            <w:permEnd w:id="423432873"/>
          </w:p>
        </w:tc>
      </w:tr>
    </w:tbl>
    <w:p w:rsidR="00813524" w:rsidRPr="006B4857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813524" w:rsidRPr="006B4857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63193C" w:rsidRPr="006B4857" w:rsidRDefault="0063193C" w:rsidP="00813524">
      <w:pPr>
        <w:widowControl w:val="0"/>
        <w:rPr>
          <w:rFonts w:ascii="Calibri" w:eastAsia="Calibri" w:hAnsi="Calibri" w:cs="TT14o00"/>
          <w:b/>
          <w:sz w:val="20"/>
          <w:szCs w:val="20"/>
          <w:lang w:val="en-GB"/>
        </w:rPr>
      </w:pPr>
    </w:p>
    <w:p w:rsidR="002F49F0" w:rsidRPr="006B4857" w:rsidRDefault="002F49F0" w:rsidP="002F49F0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6B4857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2F49F0" w:rsidRPr="006B4857" w:rsidRDefault="002F49F0" w:rsidP="002F49F0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2F49F0" w:rsidRPr="006B4857" w:rsidRDefault="002F49F0" w:rsidP="002F49F0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6B4857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3F190C" w:rsidRPr="006B4857" w:rsidRDefault="003F190C" w:rsidP="00031D1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  <w:lang w:val="en-GB"/>
        </w:rPr>
      </w:pPr>
    </w:p>
    <w:sectPr w:rsidR="003F190C" w:rsidRPr="006B4857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458" w:rsidRDefault="008D6458" w:rsidP="00184F9B">
      <w:r>
        <w:separator/>
      </w:r>
    </w:p>
  </w:endnote>
  <w:endnote w:type="continuationSeparator" w:id="0">
    <w:p w:rsidR="008D6458" w:rsidRDefault="008D645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B485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B485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458" w:rsidRDefault="008D6458" w:rsidP="00184F9B">
      <w:r>
        <w:separator/>
      </w:r>
    </w:p>
  </w:footnote>
  <w:footnote w:type="continuationSeparator" w:id="0">
    <w:p w:rsidR="008D6458" w:rsidRDefault="008D645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Gokz/tU+84muDihhB+BmI++u/X/z5FA7n2RnVWnI3fsG+D9v8xH50hSYxmiQuMkuwX6lTZmArog+HMCjHnhr4g==" w:salt="+Q7PccRP/shCrqegDFM4S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1D14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49F0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1380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1FF0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193C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485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3FD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17B088EAEA4875982F07FF5B074F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E5A6ED-7C00-4897-9320-CF7CBA9B81A5}"/>
      </w:docPartPr>
      <w:docPartBody>
        <w:p w:rsidR="00EE4678" w:rsidRDefault="001538FA" w:rsidP="001538FA">
          <w:pPr>
            <w:pStyle w:val="0317B088EAEA4875982F07FF5B074FCF"/>
          </w:pPr>
          <w:r w:rsidRPr="00905E24">
            <w:rPr>
              <w:rStyle w:val="Besedilooznabemesta"/>
              <w:rFonts w:eastAsiaTheme="minorHAnsi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8FA"/>
    <w:rsid w:val="001538FA"/>
    <w:rsid w:val="00560D34"/>
    <w:rsid w:val="00EE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538FA"/>
    <w:rPr>
      <w:color w:val="808080"/>
    </w:rPr>
  </w:style>
  <w:style w:type="paragraph" w:customStyle="1" w:styleId="0317B088EAEA4875982F07FF5B074FCF">
    <w:name w:val="0317B088EAEA4875982F07FF5B074FCF"/>
    <w:rsid w:val="00153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A2AEB-45AC-4938-B5F7-4E9366B3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21</TotalTime>
  <Pages>1</Pages>
  <Words>113</Words>
  <Characters>647</Characters>
  <Application>Microsoft Office Word</Application>
  <DocSecurity>8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19</cp:revision>
  <cp:lastPrinted>2018-04-25T09:49:00Z</cp:lastPrinted>
  <dcterms:created xsi:type="dcterms:W3CDTF">2018-09-13T09:54:00Z</dcterms:created>
  <dcterms:modified xsi:type="dcterms:W3CDTF">2019-05-17T09:49:00Z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